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23759" w14:textId="77777777" w:rsidR="00206887" w:rsidRDefault="00206887" w:rsidP="002068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PYGEANT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d.1411-12)</w:t>
      </w:r>
    </w:p>
    <w:p w14:paraId="5DC23E0D" w14:textId="77777777" w:rsidR="00206887" w:rsidRDefault="00206887" w:rsidP="002068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FD36810" w14:textId="77777777" w:rsidR="00206887" w:rsidRDefault="00206887" w:rsidP="0020688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4C2ADE" w14:textId="77777777" w:rsidR="00206887" w:rsidRDefault="00206887" w:rsidP="0020688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1566A2" w14:textId="77777777" w:rsidR="00206887" w:rsidRDefault="00206887" w:rsidP="002068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Oct.1411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D0F228D" w14:textId="77777777" w:rsidR="00206887" w:rsidRDefault="00206887" w:rsidP="00206887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p.256)</w:t>
      </w:r>
    </w:p>
    <w:p w14:paraId="78AD62EC" w14:textId="77777777" w:rsidR="00206887" w:rsidRDefault="00206887" w:rsidP="002068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Feb.1412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EB8E08F" w14:textId="77777777" w:rsidR="00206887" w:rsidRDefault="00206887" w:rsidP="0020688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8BAC4A" w14:textId="77777777" w:rsidR="00206887" w:rsidRDefault="00206887" w:rsidP="0020688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5D3A4B" w14:textId="77777777" w:rsidR="00206887" w:rsidRDefault="00206887" w:rsidP="002068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2023</w:t>
      </w:r>
    </w:p>
    <w:p w14:paraId="00364B7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4A36D" w14:textId="77777777" w:rsidR="00206887" w:rsidRDefault="00206887" w:rsidP="009139A6">
      <w:r>
        <w:separator/>
      </w:r>
    </w:p>
  </w:endnote>
  <w:endnote w:type="continuationSeparator" w:id="0">
    <w:p w14:paraId="437A23E9" w14:textId="77777777" w:rsidR="00206887" w:rsidRDefault="002068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B14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688C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C6C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924D0" w14:textId="77777777" w:rsidR="00206887" w:rsidRDefault="00206887" w:rsidP="009139A6">
      <w:r>
        <w:separator/>
      </w:r>
    </w:p>
  </w:footnote>
  <w:footnote w:type="continuationSeparator" w:id="0">
    <w:p w14:paraId="7676CB12" w14:textId="77777777" w:rsidR="00206887" w:rsidRDefault="002068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64F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9AC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1B3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887"/>
    <w:rsid w:val="000666E0"/>
    <w:rsid w:val="0020688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35913"/>
  <w15:chartTrackingRefBased/>
  <w15:docId w15:val="{9D29FAAD-9FE7-4FF1-A35C-2C3555307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887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2023-04-06T20:54:00Z</dcterms:created>
  <dcterms:modified xsi:type="dcterms:W3CDTF">2023-04-06T20:54:00Z</dcterms:modified>
</cp:coreProperties>
</file>